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35B" w:rsidRDefault="00F2535B">
      <w:bookmarkStart w:id="0" w:name="_Hlk524297091"/>
    </w:p>
    <w:p w:rsidR="00F2535B" w:rsidRPr="00182196" w:rsidRDefault="00F2535B" w:rsidP="005D4F59">
      <w:pPr>
        <w:jc w:val="center"/>
      </w:pPr>
      <w:r w:rsidRPr="00853682">
        <w:rPr>
          <w:b/>
          <w:i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alt="ata" style="width:112.5pt;height:153.5pt;visibility:visible" o:bordertopcolor="black" o:borderleftcolor="black" o:borderbottomcolor="black" o:borderrightcolor="black">
            <v:imagedata r:id="rId7" o:title=""/>
            <w10:bordertop type="thinThick" width="12"/>
            <w10:borderleft type="thinThick" width="12"/>
            <w10:borderbottom type="thickThin" width="12"/>
            <w10:borderright type="thickThin" width="12"/>
          </v:shape>
        </w:pict>
      </w: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  <w:r w:rsidRPr="00182196">
        <w:rPr>
          <w:rFonts w:ascii="Arial" w:hAnsi="Arial" w:cs="Arial"/>
          <w:sz w:val="48"/>
          <w:szCs w:val="48"/>
        </w:rPr>
        <w:t>2025 – 2026 EĞİTİM ÖĞRETİM YILI</w:t>
      </w: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  <w:r w:rsidRPr="00182196">
        <w:rPr>
          <w:rFonts w:ascii="Arial" w:hAnsi="Arial" w:cs="Arial"/>
          <w:sz w:val="48"/>
          <w:szCs w:val="48"/>
        </w:rPr>
        <w:t>3/A SINIFI</w:t>
      </w: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  <w:r w:rsidRPr="00182196">
        <w:rPr>
          <w:rFonts w:ascii="Arial" w:hAnsi="Arial" w:cs="Arial"/>
          <w:sz w:val="48"/>
          <w:szCs w:val="48"/>
        </w:rPr>
        <w:t>TÜRKÇE DERSİ</w:t>
      </w: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  <w:r w:rsidRPr="00182196">
        <w:rPr>
          <w:rFonts w:ascii="Arial" w:hAnsi="Arial" w:cs="Arial"/>
          <w:sz w:val="48"/>
          <w:szCs w:val="48"/>
        </w:rPr>
        <w:t>ÜNİTELENDİRİLMİŞ YILLIK PLAN</w:t>
      </w: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  <w:sectPr w:rsidR="00F2535B" w:rsidRPr="00182196" w:rsidSect="005D4F59">
          <w:headerReference w:type="default" r:id="rId8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</w:p>
    <w:p w:rsidR="00F2535B" w:rsidRPr="00182196" w:rsidRDefault="00F2535B" w:rsidP="002D6346">
      <w:pPr>
        <w:jc w:val="center"/>
        <w:rPr>
          <w:rFonts w:ascii="Arial" w:hAnsi="Arial" w:cs="Arial"/>
          <w:sz w:val="32"/>
          <w:szCs w:val="32"/>
        </w:rPr>
      </w:pPr>
    </w:p>
    <w:p w:rsidR="00F2535B" w:rsidRPr="00182196" w:rsidRDefault="00F2535B" w:rsidP="002D6346">
      <w:pPr>
        <w:jc w:val="center"/>
        <w:rPr>
          <w:rFonts w:ascii="Arial" w:hAnsi="Arial" w:cs="Arial"/>
          <w:sz w:val="32"/>
          <w:szCs w:val="32"/>
        </w:rPr>
      </w:pPr>
      <w:r w:rsidRPr="00182196">
        <w:rPr>
          <w:rFonts w:ascii="Arial" w:hAnsi="Arial" w:cs="Arial"/>
          <w:sz w:val="32"/>
          <w:szCs w:val="32"/>
        </w:rPr>
        <w:t>TEMA / ÜNİTE SÜRELERİ</w:t>
      </w:r>
    </w:p>
    <w:p w:rsidR="00F2535B" w:rsidRPr="00182196" w:rsidRDefault="00F2535B" w:rsidP="002D6346">
      <w:pPr>
        <w:ind w:left="2124" w:firstLine="708"/>
        <w:rPr>
          <w:rFonts w:ascii="Arial" w:hAnsi="Arial" w:cs="Arial"/>
          <w:sz w:val="28"/>
          <w:szCs w:val="28"/>
        </w:rPr>
      </w:pPr>
      <w:r w:rsidRPr="00182196">
        <w:rPr>
          <w:rFonts w:ascii="Arial" w:hAnsi="Arial" w:cs="Arial"/>
          <w:sz w:val="28"/>
          <w:szCs w:val="28"/>
        </w:rPr>
        <w:t>DERS: TÜRKÇE</w:t>
      </w:r>
    </w:p>
    <w:p w:rsidR="00F2535B" w:rsidRPr="00182196" w:rsidRDefault="00F2535B" w:rsidP="002D6346">
      <w:pPr>
        <w:rPr>
          <w:rFonts w:ascii="Arial" w:hAnsi="Arial" w:cs="Arial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2977"/>
        <w:gridCol w:w="1795"/>
        <w:gridCol w:w="1890"/>
        <w:gridCol w:w="992"/>
        <w:gridCol w:w="851"/>
      </w:tblGrid>
      <w:tr w:rsidR="00F2535B" w:rsidRPr="00853682" w:rsidTr="00853682">
        <w:trPr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Tema No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Ders Saati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8 Eylül 2025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 Ekim 2025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32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6 Ekim 2025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7 Kasım 2025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40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17 Kasım 2025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12 Aralık 2025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32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15 Aralık 2025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16 Ocak 2026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40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Vatandaşlık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2 Şubat 2026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27 Şubat 2026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32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2 Mart 2026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10 Nisan 2026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40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13 Nisan 2026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8 Mayıs 2026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32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846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11 Mayıs 2026</w:t>
            </w:r>
          </w:p>
        </w:tc>
        <w:tc>
          <w:tcPr>
            <w:tcW w:w="1890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19 Haziran 2026</w:t>
            </w: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40</w:t>
            </w:r>
          </w:p>
        </w:tc>
      </w:tr>
      <w:tr w:rsidR="00F2535B" w:rsidRPr="00853682" w:rsidTr="00853682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682">
              <w:rPr>
                <w:rFonts w:ascii="Arial" w:hAnsi="Arial" w:cs="Arial"/>
              </w:rPr>
              <w:t>288</w:t>
            </w:r>
          </w:p>
        </w:tc>
      </w:tr>
    </w:tbl>
    <w:p w:rsidR="00F2535B" w:rsidRPr="00182196" w:rsidRDefault="00F2535B" w:rsidP="002D6346">
      <w:pPr>
        <w:rPr>
          <w:rFonts w:ascii="Arial" w:hAnsi="Arial" w:cs="Arial"/>
          <w:sz w:val="28"/>
          <w:szCs w:val="28"/>
        </w:rPr>
      </w:pPr>
    </w:p>
    <w:p w:rsidR="00F2535B" w:rsidRPr="00182196" w:rsidRDefault="00F2535B" w:rsidP="005D4F59">
      <w:pPr>
        <w:jc w:val="center"/>
        <w:rPr>
          <w:rFonts w:ascii="Arial" w:hAnsi="Arial" w:cs="Arial"/>
          <w:sz w:val="48"/>
          <w:szCs w:val="48"/>
        </w:rPr>
      </w:pPr>
    </w:p>
    <w:p w:rsidR="00F2535B" w:rsidRPr="00182196" w:rsidRDefault="00F2535B">
      <w:r w:rsidRPr="00182196">
        <w:br w:type="page"/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Erdemler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EYLÜL – 12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Çalışmak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T.3.3.1. Okuma materyallerindeki temel bölümleri tanır.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Okuma materyallerindeki içindekiler, sözlük ve kaynakça bölümleri tanıtılarak kısaca işlevlerine değinilir.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yazılarına duygu ve düşüncelerini aktarmaları için teşvik edilir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Erdemler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15 EYLÜL – 19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Küçük Ressam İle Kral Salyangoz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70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yazmaları yazmaları sağlanır.</w:t>
            </w:r>
          </w:p>
        </w:tc>
        <w:tc>
          <w:tcPr>
            <w:tcW w:w="16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Erdemler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22 EYLÜL – 26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Çiftçi İle Geçimsiz Oğulları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T.3.3.26. Şekil, sembol ve işaretlerin anlamlarını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2552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 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Erdemler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29 Eylül – 3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T.3.1.9. Dinlediği/izlediği hikâye edici metinleri canlandırır.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Dinlerken nezaket kurallarına uymaları gerektiği hatırlatılır.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Öğrenciler, dikkatlerini dinlediklerine/izlediklerine yoğunlaştırmaları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Milli Mücadele ve Atatürk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661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6 EKİM – 10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Atatürk Çocuk Olmuş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–zorlamamak kaydıyla- yaptırılır.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a) Başlık ve paragraf hakkında kısa bilgi verilir.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b) Kıta ve dize hakkında kısa bilgi verilir.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Mektup ve/veya anı yazdırılır.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Milli Mücadele ve Atatürk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13 EKİM –17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Öğrenciler Gönüllü Oluyor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Olayların oluş sırasına göre anlatılması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günlük tutmaları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yazılarına duygu ve düşüncelerini aktarmaları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Milli Mücadele ve Atatürk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661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20 EKİM – 24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Bu Ulusla Neler Yapılmaz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t xml:space="preserve">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Başlık ve paragraf hakkında kısa bilgi verilir.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Milli Mücadele ve Atatürk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27 EKİM – 7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T.3.1.9. Dinlediği/izlediği hikâye edici metinleri canlandırır.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Refet Öğretmen ve Atatürk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15 Temmuz Şehitleri (Serbest Okuma)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91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 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182196">
        <w:rPr>
          <w:rFonts w:ascii="Tahoma" w:hAnsi="Tahoma" w:cs="Tahoma"/>
          <w:color w:val="FF0000"/>
          <w:sz w:val="60"/>
          <w:szCs w:val="60"/>
        </w:rPr>
        <w:t>1.Ara TATİL</w:t>
      </w:r>
    </w:p>
    <w:p w:rsidR="00F2535B" w:rsidRPr="00182196" w:rsidRDefault="00F2535B" w:rsidP="005D4F5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182196">
        <w:rPr>
          <w:rFonts w:ascii="Tahoma" w:hAnsi="Tahoma" w:cs="Tahoma"/>
          <w:color w:val="FF0000"/>
          <w:sz w:val="48"/>
          <w:szCs w:val="48"/>
        </w:rPr>
        <w:t>(10-14 Kasım)</w:t>
      </w: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Bilim ve Teknoloji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17 KASIM – 21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Tarih Ana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Olayların oluş sırasına göre anlatılması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T.3.4.6. Formları yönergelerine uygun doldurur.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yazdıklarını sınıf içinde okumaları, okul veya sınıf panosunda sergilemeleri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Öğrencilere yazdıklarını sınıf içinde okumaları konusunda ısrar edilmemelidir.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 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Bilim ve Teknoloji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24 KASIM – 28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Yaşlı Kitap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T.3.3.26. Şekil, sembol ve işaretlerin anlamlarını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Bilim ve Teknoloji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 ARALIK – 5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Uzay Kaşifi Gökay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Metindeki problem durumlarının tespit edilmesi ve bunlara farklı çözüm yolları bulunması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Metindeki durumlarla kendi yaşantıları arasında ilişki kurmaları teşvik edilir.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Bilim ve Teknoloji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ARALIK – 12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Ekrana Yapışan Çocuk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Kağıdın Yolculuğu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T.3.3.26. Şekil, sembol ve işaretlerin anlamlarını kavrar.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 günlük tutmaları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basit bir etkinlik ve çocuk oyunu yönergesi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Sağlık ve Spor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20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15 ARALIK – 19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Sağlık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Sağlık ve Spor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22 ARALIK – 26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Temiz Ol, Sağlıklı Yaşa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Sağlık ve Spor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ARALIK - 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29 ARALIK – 2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Dr. Demir ve Çinko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Sağlık ve Spor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5 OCAK – 16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Güneş ve Sağlığımız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Reklamları Çizen Çocuk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 xml:space="preserve">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T.3.3.22. Kısa ve basit dijital metinlerdeki mesajı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Yapılacak düzenleme çalışması sınıf düzeyine uygun yazım ve noktalama kuralları ile sınırlı tutulur.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yazdıklarını sınıf içinde okumaları, okul veya sınıf panosunda sergilemeleri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F2535B" w:rsidRPr="00182196" w:rsidRDefault="00F2535B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182196">
        <w:rPr>
          <w:rFonts w:ascii="Tahoma" w:hAnsi="Tahoma" w:cs="Tahoma"/>
          <w:color w:val="FF0000"/>
          <w:sz w:val="60"/>
          <w:szCs w:val="60"/>
        </w:rPr>
        <w:t>YARI YIL TATİLİ</w:t>
      </w: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Vatandaşlık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 ŞUBAT – 6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Gönüllü Trafik Polisi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T.3.3.26. Şekil, sembol ve işaretlerin anlamlarını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a) Metindeki problem durumlarının tespit edilmesi ve bunlara farklı çözüm yolları bulunması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b) Metindeki durumlarla kendi yaşantıları arasında ilişki kurmaları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günlük tutmaları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 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Vatandaşlık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9 ŞUBAT – 13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Hürkuş’la Göklere Çıkmaya Hazır mısınız?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Vatandaşlık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16 ŞUBAT – 20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Deniz Çiftlikte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Vatandaşlık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23 ŞUBAT – 27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Tutumlu Çocuk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Herkes Özgür Doğar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T.3.3.5. Farklı yazı karakterleri ile yazılmış yazıları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Olayların oluş sırasına göre yazılması gerektiği vurgulanır.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Milli Kültürümüz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Nasreddin Hoca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Milli Kültürümüz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9 MART – 13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Anadolu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yaygın kullanılan işlevleri 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Mektup ve/veya anı yazdırılır.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 w:rsidP="00A36245">
      <w:pPr>
        <w:jc w:val="center"/>
        <w:rPr>
          <w:rFonts w:ascii="Tahoma" w:hAnsi="Tahoma" w:cs="Tahoma"/>
          <w:sz w:val="24"/>
          <w:szCs w:val="24"/>
        </w:rPr>
      </w:pPr>
      <w:r w:rsidRPr="00182196">
        <w:rPr>
          <w:rFonts w:ascii="Tahoma" w:hAnsi="Tahoma" w:cs="Tahoma"/>
          <w:sz w:val="24"/>
          <w:szCs w:val="24"/>
        </w:rPr>
        <w:t>16-20 Mart Ara Tatil-Ramazan Bayramı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Milli Kültürümüz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23 Nisan Egemenlik ve Çocuk Bayramı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a) Metindeki problem durumlarının tespit edilmesi ve bunlara farklı çözüm yolları bulunması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b) Metindeki durumlarla kendi yaşantıları arasında ilişki kurmaları teşvik edilir.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Milli Kültürümüz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30 Mart-3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Çınar Ağacındaki Kuş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Bayrağımın Türküsü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a) Dinlerken nezaket kurallarına uymaları gerektiği hatırlatılır.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b) Öğrenciler, dikkatlerini dinlediklerine/izlediklerine yoğunlaştırmaları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günlük tutmaları için teşvik edilir.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Çocuk Dünyası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6NİSAN – 10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Farfara Filli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basit bir etkinlik ve çocuk oyunu yönergesi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Çocuk Dünyası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13 NİSAN – 17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Çocukluk Demek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550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Yapılacak düzenleme çalışması sınıf düzeyine uygun yazım ve noktalama kuralları ile sınırlı tutulur.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 yazdıklarını sınıf içinde okumaları, okul veya sınıf panosunda sergilemeleri için teşvik edilir.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Çocuk Dünyası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20 NİSAN – 24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Genç Karikatüristler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</w:t>
            </w:r>
            <w:r w:rsidRPr="00853682">
              <w:t xml:space="preserve"> </w:t>
            </w:r>
            <w:r w:rsidRPr="00853682">
              <w:rPr>
                <w:rFonts w:ascii="Tahoma" w:hAnsi="Tahoma" w:cs="Tahoma"/>
                <w:b/>
                <w:sz w:val="18"/>
                <w:szCs w:val="18"/>
              </w:rPr>
              <w:t xml:space="preserve">  Çocuk Dünyası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NİSAN - 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27 Nisan – 8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Masallarda Anlatılan Gerçekler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Üç Yoksul Kardeş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53682">
              <w:t xml:space="preserve"> 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a) Öğrenciler, yazılarında varlıkların niteliklerini bildiren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b) Olayların oluş sırasına göre yazılması gerektiği vurgulanır.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c) Öğrenciler yazılarına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Doğa ve Evren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11 MAYIS – 15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Doğa Güncesi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Öğrenciler, yazılarında varlıkların niteliklerini bildiren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 w:rsidP="00A36245">
      <w:pPr>
        <w:jc w:val="center"/>
        <w:rPr>
          <w:rFonts w:ascii="Tahoma" w:hAnsi="Tahoma" w:cs="Tahoma"/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Doğa ve Evren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18 MAYIS – 22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Suyun Öyküsü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T.3.3.22. Kısa ve basit dijital metinlerdeki mesajı kavrar.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0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Olayların oluş sırasına göre yazılması gerektiği vurgulanır.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 w:rsidP="00182196">
      <w:pPr>
        <w:jc w:val="center"/>
        <w:rPr>
          <w:rFonts w:ascii="Tahoma" w:hAnsi="Tahoma" w:cs="Tahoma"/>
          <w:sz w:val="14"/>
          <w:szCs w:val="14"/>
        </w:rPr>
      </w:pPr>
      <w:r w:rsidRPr="00C2741B">
        <w:rPr>
          <w:rFonts w:ascii="Tahoma" w:hAnsi="Tahoma" w:cs="Tahoma"/>
          <w:highlight w:val="lightGray"/>
        </w:rPr>
        <w:t>25-29 Mayıs Kurban Bayramı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Doğa ve Evren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1-5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Çöl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2535B" w:rsidRPr="00853682" w:rsidTr="0085368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F2535B" w:rsidRPr="00853682" w:rsidRDefault="00F2535B" w:rsidP="0085368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Tema Adı:   Doğa ve Evren</w:t>
            </w:r>
          </w:p>
        </w:tc>
      </w:tr>
      <w:tr w:rsidR="00F2535B" w:rsidRPr="00853682" w:rsidTr="0085368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2535B" w:rsidRPr="00853682" w:rsidTr="008536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8 Haziran – 19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T.3.1.9. Dinlediği/izlediği hikâye edici metinleri canlandırır.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Bitkiler Erozyona Karşı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8"/>
                <w:szCs w:val="18"/>
              </w:rPr>
              <w:t>Çöp Nedir? Atık Nedir?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853682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937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535B" w:rsidRPr="00853682" w:rsidTr="008536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</w:tc>
        <w:tc>
          <w:tcPr>
            <w:tcW w:w="851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Öğrencilerin basit bir etkinlik ve çocuk oyunu yönergesi yazmaları sağlanır.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</w:p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853682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</w:tc>
        <w:tc>
          <w:tcPr>
            <w:tcW w:w="1794" w:type="dxa"/>
            <w:vMerge/>
            <w:vAlign w:val="center"/>
          </w:tcPr>
          <w:p w:rsidR="00F2535B" w:rsidRPr="00853682" w:rsidRDefault="00F2535B" w:rsidP="0085368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2535B" w:rsidRPr="00182196" w:rsidRDefault="00F2535B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288"/>
      </w:tblGrid>
      <w:tr w:rsidR="00F2535B" w:rsidRPr="00853682" w:rsidTr="0085368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22-26Haziran</w:t>
            </w:r>
          </w:p>
        </w:tc>
        <w:tc>
          <w:tcPr>
            <w:tcW w:w="425" w:type="dxa"/>
            <w:textDirection w:val="btLr"/>
            <w:vAlign w:val="center"/>
          </w:tcPr>
          <w:p w:rsidR="00F2535B" w:rsidRPr="00853682" w:rsidRDefault="00F2535B" w:rsidP="0085368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3682"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4288" w:type="dxa"/>
            <w:vAlign w:val="center"/>
          </w:tcPr>
          <w:p w:rsidR="00F2535B" w:rsidRPr="00853682" w:rsidRDefault="00F2535B" w:rsidP="0085368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3682"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</w:tbl>
    <w:p w:rsidR="00F2535B" w:rsidRPr="00182196" w:rsidRDefault="00F2535B" w:rsidP="00222EF7">
      <w:pPr>
        <w:spacing w:after="0"/>
        <w:rPr>
          <w:rFonts w:ascii="Tahoma" w:hAnsi="Tahoma" w:cs="Tahoma"/>
          <w:sz w:val="18"/>
          <w:szCs w:val="18"/>
        </w:rPr>
      </w:pPr>
    </w:p>
    <w:p w:rsidR="00F2535B" w:rsidRPr="00182196" w:rsidRDefault="00F2535B" w:rsidP="00222EF7">
      <w:pPr>
        <w:spacing w:after="0"/>
        <w:rPr>
          <w:rFonts w:ascii="Tahoma" w:hAnsi="Tahoma" w:cs="Tahoma"/>
          <w:sz w:val="18"/>
          <w:szCs w:val="18"/>
        </w:rPr>
      </w:pPr>
    </w:p>
    <w:p w:rsidR="00F2535B" w:rsidRPr="00182196" w:rsidRDefault="00F2535B" w:rsidP="00222EF7">
      <w:pPr>
        <w:spacing w:after="0"/>
        <w:rPr>
          <w:rFonts w:ascii="Tahoma" w:hAnsi="Tahoma" w:cs="Tahoma"/>
          <w:sz w:val="18"/>
          <w:szCs w:val="18"/>
        </w:rPr>
      </w:pPr>
      <w:r w:rsidRPr="00182196">
        <w:rPr>
          <w:rFonts w:ascii="Tahoma" w:hAnsi="Tahoma" w:cs="Tahoma"/>
          <w:sz w:val="18"/>
          <w:szCs w:val="18"/>
        </w:rPr>
        <w:t>……………………</w:t>
      </w:r>
    </w:p>
    <w:p w:rsidR="00F2535B" w:rsidRPr="00182196" w:rsidRDefault="00F2535B" w:rsidP="00222EF7">
      <w:pPr>
        <w:spacing w:after="0"/>
        <w:rPr>
          <w:rFonts w:ascii="Tahoma" w:hAnsi="Tahoma" w:cs="Tahoma"/>
          <w:sz w:val="18"/>
          <w:szCs w:val="18"/>
        </w:rPr>
      </w:pPr>
      <w:r w:rsidRPr="00182196">
        <w:rPr>
          <w:rFonts w:ascii="Tahoma" w:hAnsi="Tahoma" w:cs="Tahoma"/>
          <w:sz w:val="18"/>
          <w:szCs w:val="18"/>
        </w:rPr>
        <w:t xml:space="preserve">Sınıf Öğretmeni   </w:t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  <w:t xml:space="preserve">                       OLUR</w:t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</w:p>
    <w:p w:rsidR="00F2535B" w:rsidRPr="00182196" w:rsidRDefault="00F2535B" w:rsidP="000E5F7B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182196">
        <w:rPr>
          <w:rFonts w:ascii="Tahoma" w:hAnsi="Tahoma" w:cs="Tahoma"/>
          <w:sz w:val="18"/>
          <w:szCs w:val="18"/>
        </w:rPr>
        <w:t xml:space="preserve">…./09/2025 </w:t>
      </w:r>
    </w:p>
    <w:p w:rsidR="00F2535B" w:rsidRPr="007A40FE" w:rsidRDefault="00F2535B" w:rsidP="002A7747">
      <w:pPr>
        <w:rPr>
          <w:rFonts w:ascii="Tahoma" w:hAnsi="Tahoma" w:cs="Tahoma"/>
          <w:sz w:val="18"/>
          <w:szCs w:val="18"/>
        </w:rPr>
      </w:pPr>
      <w:r w:rsidRPr="00182196">
        <w:rPr>
          <w:rFonts w:ascii="Tahoma" w:hAnsi="Tahoma" w:cs="Tahoma"/>
          <w:sz w:val="18"/>
          <w:szCs w:val="18"/>
        </w:rPr>
        <w:t xml:space="preserve">    </w:t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</w:r>
      <w:r w:rsidRPr="00182196">
        <w:rPr>
          <w:rFonts w:ascii="Tahoma" w:hAnsi="Tahoma" w:cs="Tahoma"/>
          <w:sz w:val="18"/>
          <w:szCs w:val="18"/>
        </w:rPr>
        <w:tab/>
        <w:t xml:space="preserve">     Okul Müdürü</w:t>
      </w:r>
      <w:r>
        <w:rPr>
          <w:rFonts w:ascii="Tahoma" w:hAnsi="Tahoma" w:cs="Tahoma"/>
          <w:sz w:val="18"/>
          <w:szCs w:val="18"/>
        </w:rPr>
        <w:tab/>
      </w:r>
    </w:p>
    <w:sectPr w:rsidR="00F2535B" w:rsidRPr="007A40FE" w:rsidSect="005D4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35B" w:rsidRDefault="00F2535B" w:rsidP="007A40FE">
      <w:pPr>
        <w:spacing w:after="0" w:line="240" w:lineRule="auto"/>
      </w:pPr>
      <w:r>
        <w:separator/>
      </w:r>
    </w:p>
  </w:endnote>
  <w:endnote w:type="continuationSeparator" w:id="0">
    <w:p w:rsidR="00F2535B" w:rsidRDefault="00F2535B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35B" w:rsidRDefault="00F2535B" w:rsidP="007A40FE">
      <w:pPr>
        <w:spacing w:after="0" w:line="240" w:lineRule="auto"/>
      </w:pPr>
      <w:r>
        <w:separator/>
      </w:r>
    </w:p>
  </w:footnote>
  <w:footnote w:type="continuationSeparator" w:id="0">
    <w:p w:rsidR="00F2535B" w:rsidRDefault="00F2535B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35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452"/>
      <w:gridCol w:w="4677"/>
      <w:gridCol w:w="5387"/>
      <w:gridCol w:w="4111"/>
    </w:tblGrid>
    <w:tr w:rsidR="00F2535B" w:rsidRPr="00853682" w:rsidTr="00853682">
      <w:trPr>
        <w:trHeight w:val="1124"/>
      </w:trPr>
      <w:tc>
        <w:tcPr>
          <w:tcW w:w="1560" w:type="dxa"/>
          <w:vAlign w:val="center"/>
        </w:tcPr>
        <w:p w:rsidR="00F2535B" w:rsidRPr="00853682" w:rsidRDefault="00F2535B" w:rsidP="00853682">
          <w:pPr>
            <w:pStyle w:val="Header"/>
            <w:jc w:val="center"/>
          </w:pPr>
          <w:r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2049" type="#_x0000_t75" style="position:absolute;left:0;text-align:left;margin-left:7.8pt;margin-top:-2.2pt;width:42.6pt;height:42.6pt;z-index:251660288;visibility:visible" o:allowoverlap="f">
                <v:imagedata r:id="rId1" o:title=""/>
              </v:shape>
            </w:pict>
          </w:r>
        </w:p>
      </w:tc>
      <w:tc>
        <w:tcPr>
          <w:tcW w:w="4677" w:type="dxa"/>
          <w:vAlign w:val="center"/>
        </w:tcPr>
        <w:p w:rsidR="00F2535B" w:rsidRPr="00853682" w:rsidRDefault="00F2535B" w:rsidP="002D6346">
          <w:pPr>
            <w:pStyle w:val="Header"/>
            <w:rPr>
              <w:rFonts w:ascii="Tahoma" w:hAnsi="Tahoma" w:cs="Tahoma"/>
            </w:rPr>
          </w:pPr>
          <w:r w:rsidRPr="00853682">
            <w:rPr>
              <w:rFonts w:ascii="Tahoma" w:hAnsi="Tahoma" w:cs="Tahoma"/>
            </w:rPr>
            <w:t xml:space="preserve">Okulu: </w:t>
          </w:r>
          <w:r>
            <w:rPr>
              <w:rFonts w:ascii="Tahoma" w:hAnsi="Tahoma" w:cs="Tahoma"/>
            </w:rPr>
            <w:t xml:space="preserve">ALTINŞEHİR  </w:t>
          </w:r>
          <w:r w:rsidRPr="00853682">
            <w:rPr>
              <w:rFonts w:ascii="Tahoma" w:hAnsi="Tahoma" w:cs="Tahoma"/>
            </w:rPr>
            <w:t>İLKOKULU</w:t>
          </w:r>
        </w:p>
        <w:p w:rsidR="00F2535B" w:rsidRPr="00853682" w:rsidRDefault="00F2535B" w:rsidP="002D6346">
          <w:pPr>
            <w:pStyle w:val="Header"/>
            <w:rPr>
              <w:rFonts w:ascii="Tahoma" w:hAnsi="Tahoma" w:cs="Tahoma"/>
            </w:rPr>
          </w:pPr>
          <w:r w:rsidRPr="00853682">
            <w:rPr>
              <w:rFonts w:ascii="Tahoma" w:hAnsi="Tahoma" w:cs="Tahoma"/>
            </w:rPr>
            <w:t>Sınıfı: 3/A</w:t>
          </w:r>
        </w:p>
        <w:p w:rsidR="00F2535B" w:rsidRPr="00853682" w:rsidRDefault="00F2535B" w:rsidP="002D6346">
          <w:pPr>
            <w:pStyle w:val="Header"/>
          </w:pPr>
          <w:r w:rsidRPr="00853682">
            <w:rPr>
              <w:rFonts w:ascii="Tahoma" w:hAnsi="Tahoma" w:cs="Tahoma"/>
            </w:rPr>
            <w:t>Öğretmeni: ……………………………</w:t>
          </w:r>
        </w:p>
      </w:tc>
      <w:tc>
        <w:tcPr>
          <w:tcW w:w="5387" w:type="dxa"/>
          <w:vAlign w:val="center"/>
        </w:tcPr>
        <w:p w:rsidR="00F2535B" w:rsidRPr="00853682" w:rsidRDefault="00F2535B" w:rsidP="00853682">
          <w:pPr>
            <w:pStyle w:val="Header"/>
            <w:jc w:val="center"/>
            <w:rPr>
              <w:rFonts w:ascii="Tahoma" w:hAnsi="Tahoma" w:cs="Tahoma"/>
            </w:rPr>
          </w:pPr>
          <w:r w:rsidRPr="00853682">
            <w:rPr>
              <w:rFonts w:ascii="Tahoma" w:hAnsi="Tahoma" w:cs="Tahoma"/>
            </w:rPr>
            <w:t>2025 - 2026 EĞİTİM - ÖĞRETİM YILI</w:t>
          </w:r>
        </w:p>
        <w:p w:rsidR="00F2535B" w:rsidRPr="00853682" w:rsidRDefault="00F2535B" w:rsidP="00853682">
          <w:pPr>
            <w:pStyle w:val="Header"/>
            <w:jc w:val="center"/>
            <w:rPr>
              <w:rFonts w:ascii="Tahoma" w:hAnsi="Tahoma" w:cs="Tahoma"/>
            </w:rPr>
          </w:pPr>
          <w:r w:rsidRPr="00853682">
            <w:rPr>
              <w:rFonts w:ascii="Tahoma" w:hAnsi="Tahoma" w:cs="Tahoma"/>
            </w:rPr>
            <w:t>TÜRKÇE DERSİ</w:t>
          </w:r>
        </w:p>
        <w:p w:rsidR="00F2535B" w:rsidRPr="00853682" w:rsidRDefault="00F2535B" w:rsidP="00853682">
          <w:pPr>
            <w:spacing w:after="0" w:line="240" w:lineRule="auto"/>
            <w:jc w:val="center"/>
          </w:pPr>
          <w:r w:rsidRPr="00853682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F2535B" w:rsidRPr="00853682" w:rsidRDefault="00F2535B" w:rsidP="00853682">
          <w:pPr>
            <w:pStyle w:val="Header"/>
            <w:jc w:val="center"/>
          </w:pPr>
          <w:r w:rsidRPr="00853682">
            <w:t>Ders Kitabı Yayınevi: İlke Yayınları</w:t>
          </w:r>
        </w:p>
      </w:tc>
    </w:tr>
  </w:tbl>
  <w:p w:rsidR="00F2535B" w:rsidRDefault="00F2535B" w:rsidP="007A40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0FE"/>
    <w:rsid w:val="00005809"/>
    <w:rsid w:val="00011644"/>
    <w:rsid w:val="00013735"/>
    <w:rsid w:val="00014785"/>
    <w:rsid w:val="000235FE"/>
    <w:rsid w:val="00040372"/>
    <w:rsid w:val="00040922"/>
    <w:rsid w:val="00066D57"/>
    <w:rsid w:val="00067839"/>
    <w:rsid w:val="00070E6B"/>
    <w:rsid w:val="0009687F"/>
    <w:rsid w:val="000A2DC1"/>
    <w:rsid w:val="000A70B0"/>
    <w:rsid w:val="000D2642"/>
    <w:rsid w:val="000E2118"/>
    <w:rsid w:val="000E5CA7"/>
    <w:rsid w:val="000E5F7B"/>
    <w:rsid w:val="000E677C"/>
    <w:rsid w:val="000E7720"/>
    <w:rsid w:val="00103465"/>
    <w:rsid w:val="00120A11"/>
    <w:rsid w:val="00120B1A"/>
    <w:rsid w:val="0012143E"/>
    <w:rsid w:val="0012483B"/>
    <w:rsid w:val="001265F7"/>
    <w:rsid w:val="001329FE"/>
    <w:rsid w:val="0013545C"/>
    <w:rsid w:val="00142754"/>
    <w:rsid w:val="00153ADC"/>
    <w:rsid w:val="001555BD"/>
    <w:rsid w:val="00161964"/>
    <w:rsid w:val="00166206"/>
    <w:rsid w:val="0017048F"/>
    <w:rsid w:val="001763CF"/>
    <w:rsid w:val="00181398"/>
    <w:rsid w:val="00182196"/>
    <w:rsid w:val="001849A5"/>
    <w:rsid w:val="0019235E"/>
    <w:rsid w:val="001B7CE1"/>
    <w:rsid w:val="001C0175"/>
    <w:rsid w:val="001C19EC"/>
    <w:rsid w:val="001C1AF6"/>
    <w:rsid w:val="001D7B28"/>
    <w:rsid w:val="001E0811"/>
    <w:rsid w:val="001E7BE7"/>
    <w:rsid w:val="001F2D51"/>
    <w:rsid w:val="002001A3"/>
    <w:rsid w:val="00200F99"/>
    <w:rsid w:val="00206C66"/>
    <w:rsid w:val="002208B2"/>
    <w:rsid w:val="00222EF7"/>
    <w:rsid w:val="002239F4"/>
    <w:rsid w:val="00226F6E"/>
    <w:rsid w:val="00233B12"/>
    <w:rsid w:val="002341E5"/>
    <w:rsid w:val="00234675"/>
    <w:rsid w:val="002368ED"/>
    <w:rsid w:val="002405C5"/>
    <w:rsid w:val="00244C7D"/>
    <w:rsid w:val="002501D6"/>
    <w:rsid w:val="00263EFC"/>
    <w:rsid w:val="00273215"/>
    <w:rsid w:val="00273396"/>
    <w:rsid w:val="00273CFC"/>
    <w:rsid w:val="00276EE1"/>
    <w:rsid w:val="0029404D"/>
    <w:rsid w:val="0029734F"/>
    <w:rsid w:val="002A2387"/>
    <w:rsid w:val="002A7747"/>
    <w:rsid w:val="002B19FD"/>
    <w:rsid w:val="002B5BFD"/>
    <w:rsid w:val="002D39C4"/>
    <w:rsid w:val="002D6346"/>
    <w:rsid w:val="002E20FD"/>
    <w:rsid w:val="002E7BCE"/>
    <w:rsid w:val="002F16A8"/>
    <w:rsid w:val="002F2285"/>
    <w:rsid w:val="002F38EE"/>
    <w:rsid w:val="002F5DA6"/>
    <w:rsid w:val="003164CD"/>
    <w:rsid w:val="00316B3C"/>
    <w:rsid w:val="00325560"/>
    <w:rsid w:val="003279A7"/>
    <w:rsid w:val="00332DB2"/>
    <w:rsid w:val="0033677C"/>
    <w:rsid w:val="003453DB"/>
    <w:rsid w:val="003506D0"/>
    <w:rsid w:val="00351A35"/>
    <w:rsid w:val="00353E5D"/>
    <w:rsid w:val="003612CE"/>
    <w:rsid w:val="0036455C"/>
    <w:rsid w:val="00381316"/>
    <w:rsid w:val="00385425"/>
    <w:rsid w:val="0038612D"/>
    <w:rsid w:val="00392FB7"/>
    <w:rsid w:val="003943CD"/>
    <w:rsid w:val="003948E1"/>
    <w:rsid w:val="00396376"/>
    <w:rsid w:val="003A0612"/>
    <w:rsid w:val="003A5017"/>
    <w:rsid w:val="003B0101"/>
    <w:rsid w:val="003B1F0B"/>
    <w:rsid w:val="003C3B22"/>
    <w:rsid w:val="003D13F1"/>
    <w:rsid w:val="003E55FE"/>
    <w:rsid w:val="003F054C"/>
    <w:rsid w:val="003F5DB7"/>
    <w:rsid w:val="003F5E9B"/>
    <w:rsid w:val="003F6136"/>
    <w:rsid w:val="00407E02"/>
    <w:rsid w:val="00411FC3"/>
    <w:rsid w:val="00412EE0"/>
    <w:rsid w:val="00420B6E"/>
    <w:rsid w:val="004248B9"/>
    <w:rsid w:val="00446B8B"/>
    <w:rsid w:val="00451652"/>
    <w:rsid w:val="00451A83"/>
    <w:rsid w:val="00453C3A"/>
    <w:rsid w:val="0046284C"/>
    <w:rsid w:val="0046366D"/>
    <w:rsid w:val="00463889"/>
    <w:rsid w:val="00467243"/>
    <w:rsid w:val="00467C49"/>
    <w:rsid w:val="00472E0C"/>
    <w:rsid w:val="004746A5"/>
    <w:rsid w:val="00482F32"/>
    <w:rsid w:val="004863BD"/>
    <w:rsid w:val="00490DA1"/>
    <w:rsid w:val="00491D7B"/>
    <w:rsid w:val="004930BA"/>
    <w:rsid w:val="004930D6"/>
    <w:rsid w:val="004A159D"/>
    <w:rsid w:val="004B1B3B"/>
    <w:rsid w:val="004B7A7F"/>
    <w:rsid w:val="004C6D9C"/>
    <w:rsid w:val="004C7EDA"/>
    <w:rsid w:val="004D3C91"/>
    <w:rsid w:val="004D558F"/>
    <w:rsid w:val="004F1CC5"/>
    <w:rsid w:val="004F7814"/>
    <w:rsid w:val="0050058F"/>
    <w:rsid w:val="005125AD"/>
    <w:rsid w:val="0054114C"/>
    <w:rsid w:val="00552CEF"/>
    <w:rsid w:val="0056194C"/>
    <w:rsid w:val="00561B29"/>
    <w:rsid w:val="0056553E"/>
    <w:rsid w:val="00583F68"/>
    <w:rsid w:val="00584980"/>
    <w:rsid w:val="005853D9"/>
    <w:rsid w:val="005B0CC9"/>
    <w:rsid w:val="005B37AE"/>
    <w:rsid w:val="005C4CF4"/>
    <w:rsid w:val="005C61D4"/>
    <w:rsid w:val="005C7692"/>
    <w:rsid w:val="005D4F59"/>
    <w:rsid w:val="005D594C"/>
    <w:rsid w:val="005D6F3B"/>
    <w:rsid w:val="005E2635"/>
    <w:rsid w:val="00621AA0"/>
    <w:rsid w:val="00635EDF"/>
    <w:rsid w:val="00642FB6"/>
    <w:rsid w:val="006435D4"/>
    <w:rsid w:val="00646099"/>
    <w:rsid w:val="006468B5"/>
    <w:rsid w:val="00663EC2"/>
    <w:rsid w:val="00664174"/>
    <w:rsid w:val="00670DA4"/>
    <w:rsid w:val="00671061"/>
    <w:rsid w:val="00676410"/>
    <w:rsid w:val="00681DE6"/>
    <w:rsid w:val="00682EB8"/>
    <w:rsid w:val="0068452F"/>
    <w:rsid w:val="00687A97"/>
    <w:rsid w:val="006904C0"/>
    <w:rsid w:val="00690BE1"/>
    <w:rsid w:val="006B1BAA"/>
    <w:rsid w:val="006B2755"/>
    <w:rsid w:val="006D02C0"/>
    <w:rsid w:val="006D1C6C"/>
    <w:rsid w:val="006D3026"/>
    <w:rsid w:val="006E0838"/>
    <w:rsid w:val="00702F99"/>
    <w:rsid w:val="0075113E"/>
    <w:rsid w:val="007559D6"/>
    <w:rsid w:val="00760F89"/>
    <w:rsid w:val="00761BD7"/>
    <w:rsid w:val="0076430A"/>
    <w:rsid w:val="007657C2"/>
    <w:rsid w:val="00791FAB"/>
    <w:rsid w:val="007A38A7"/>
    <w:rsid w:val="007A40FE"/>
    <w:rsid w:val="007A727B"/>
    <w:rsid w:val="007C5144"/>
    <w:rsid w:val="007D0601"/>
    <w:rsid w:val="007D39D9"/>
    <w:rsid w:val="007E4DC2"/>
    <w:rsid w:val="007F4C85"/>
    <w:rsid w:val="007F6F19"/>
    <w:rsid w:val="00800BB9"/>
    <w:rsid w:val="00801E9F"/>
    <w:rsid w:val="008025D0"/>
    <w:rsid w:val="00820F3E"/>
    <w:rsid w:val="00821C15"/>
    <w:rsid w:val="0083436D"/>
    <w:rsid w:val="00840B75"/>
    <w:rsid w:val="00853682"/>
    <w:rsid w:val="00857091"/>
    <w:rsid w:val="00866C51"/>
    <w:rsid w:val="00866F63"/>
    <w:rsid w:val="0087052F"/>
    <w:rsid w:val="00874DD6"/>
    <w:rsid w:val="00891949"/>
    <w:rsid w:val="008A5616"/>
    <w:rsid w:val="008A66E4"/>
    <w:rsid w:val="008B3A2D"/>
    <w:rsid w:val="008B629F"/>
    <w:rsid w:val="008D4440"/>
    <w:rsid w:val="008D5EF7"/>
    <w:rsid w:val="008D6E89"/>
    <w:rsid w:val="008E0613"/>
    <w:rsid w:val="008E3EFD"/>
    <w:rsid w:val="008F0782"/>
    <w:rsid w:val="008F181F"/>
    <w:rsid w:val="008F49E2"/>
    <w:rsid w:val="008F62BA"/>
    <w:rsid w:val="00902262"/>
    <w:rsid w:val="009144BA"/>
    <w:rsid w:val="00923065"/>
    <w:rsid w:val="00927C78"/>
    <w:rsid w:val="00936696"/>
    <w:rsid w:val="00952D75"/>
    <w:rsid w:val="00954450"/>
    <w:rsid w:val="009576FE"/>
    <w:rsid w:val="009600A2"/>
    <w:rsid w:val="00961C30"/>
    <w:rsid w:val="009668A7"/>
    <w:rsid w:val="0097676D"/>
    <w:rsid w:val="00976E1A"/>
    <w:rsid w:val="009805DE"/>
    <w:rsid w:val="00985228"/>
    <w:rsid w:val="00986475"/>
    <w:rsid w:val="0099294A"/>
    <w:rsid w:val="009A1D70"/>
    <w:rsid w:val="009B2223"/>
    <w:rsid w:val="009C0BC1"/>
    <w:rsid w:val="009D403D"/>
    <w:rsid w:val="009D41D6"/>
    <w:rsid w:val="009F0196"/>
    <w:rsid w:val="009F2348"/>
    <w:rsid w:val="009F71EE"/>
    <w:rsid w:val="00A04E93"/>
    <w:rsid w:val="00A06D43"/>
    <w:rsid w:val="00A10A65"/>
    <w:rsid w:val="00A116BF"/>
    <w:rsid w:val="00A13E28"/>
    <w:rsid w:val="00A22228"/>
    <w:rsid w:val="00A320DD"/>
    <w:rsid w:val="00A36245"/>
    <w:rsid w:val="00A41844"/>
    <w:rsid w:val="00A538F9"/>
    <w:rsid w:val="00A647BB"/>
    <w:rsid w:val="00A74EB2"/>
    <w:rsid w:val="00A77F9E"/>
    <w:rsid w:val="00A80D40"/>
    <w:rsid w:val="00A812F3"/>
    <w:rsid w:val="00A91DD5"/>
    <w:rsid w:val="00AA0F4F"/>
    <w:rsid w:val="00AA16BE"/>
    <w:rsid w:val="00AB0BE1"/>
    <w:rsid w:val="00AD736A"/>
    <w:rsid w:val="00AD7856"/>
    <w:rsid w:val="00AE6F52"/>
    <w:rsid w:val="00AF6A85"/>
    <w:rsid w:val="00AF7C03"/>
    <w:rsid w:val="00B008D1"/>
    <w:rsid w:val="00B05470"/>
    <w:rsid w:val="00B07DD0"/>
    <w:rsid w:val="00B07FE5"/>
    <w:rsid w:val="00B176F0"/>
    <w:rsid w:val="00B40364"/>
    <w:rsid w:val="00B40D7B"/>
    <w:rsid w:val="00B46A3D"/>
    <w:rsid w:val="00B5727D"/>
    <w:rsid w:val="00B608F5"/>
    <w:rsid w:val="00B71D54"/>
    <w:rsid w:val="00B7799C"/>
    <w:rsid w:val="00B84388"/>
    <w:rsid w:val="00B978DF"/>
    <w:rsid w:val="00BA0CCD"/>
    <w:rsid w:val="00BA71E2"/>
    <w:rsid w:val="00BB2AB6"/>
    <w:rsid w:val="00BC18CD"/>
    <w:rsid w:val="00BD213E"/>
    <w:rsid w:val="00BD5E80"/>
    <w:rsid w:val="00BE5099"/>
    <w:rsid w:val="00BF029E"/>
    <w:rsid w:val="00BF4693"/>
    <w:rsid w:val="00C01853"/>
    <w:rsid w:val="00C0524F"/>
    <w:rsid w:val="00C15EF1"/>
    <w:rsid w:val="00C24BC3"/>
    <w:rsid w:val="00C2741B"/>
    <w:rsid w:val="00C3056E"/>
    <w:rsid w:val="00C31209"/>
    <w:rsid w:val="00C35C1D"/>
    <w:rsid w:val="00C42610"/>
    <w:rsid w:val="00C50324"/>
    <w:rsid w:val="00C5110B"/>
    <w:rsid w:val="00C53008"/>
    <w:rsid w:val="00C64EAB"/>
    <w:rsid w:val="00C658E3"/>
    <w:rsid w:val="00C81CB5"/>
    <w:rsid w:val="00C942BF"/>
    <w:rsid w:val="00CB1268"/>
    <w:rsid w:val="00CC0C1E"/>
    <w:rsid w:val="00CC6287"/>
    <w:rsid w:val="00CD5CAD"/>
    <w:rsid w:val="00CE261A"/>
    <w:rsid w:val="00CF60B1"/>
    <w:rsid w:val="00D03D8E"/>
    <w:rsid w:val="00D075C5"/>
    <w:rsid w:val="00D11954"/>
    <w:rsid w:val="00D36817"/>
    <w:rsid w:val="00D438A5"/>
    <w:rsid w:val="00D52FD8"/>
    <w:rsid w:val="00D53C58"/>
    <w:rsid w:val="00D624C2"/>
    <w:rsid w:val="00D63E83"/>
    <w:rsid w:val="00D7114F"/>
    <w:rsid w:val="00D741DD"/>
    <w:rsid w:val="00DA4BAD"/>
    <w:rsid w:val="00DB76FD"/>
    <w:rsid w:val="00DC0CE8"/>
    <w:rsid w:val="00DC2F7F"/>
    <w:rsid w:val="00DC3DAC"/>
    <w:rsid w:val="00DC7DD7"/>
    <w:rsid w:val="00DD1001"/>
    <w:rsid w:val="00DD42C3"/>
    <w:rsid w:val="00DF6139"/>
    <w:rsid w:val="00E133E2"/>
    <w:rsid w:val="00E14E6F"/>
    <w:rsid w:val="00E45371"/>
    <w:rsid w:val="00E46D66"/>
    <w:rsid w:val="00E51CC7"/>
    <w:rsid w:val="00E53C2C"/>
    <w:rsid w:val="00E61CA9"/>
    <w:rsid w:val="00E6415A"/>
    <w:rsid w:val="00E90EC2"/>
    <w:rsid w:val="00EA5C11"/>
    <w:rsid w:val="00EA75BF"/>
    <w:rsid w:val="00EB4074"/>
    <w:rsid w:val="00EB433F"/>
    <w:rsid w:val="00EC3F12"/>
    <w:rsid w:val="00ED3559"/>
    <w:rsid w:val="00EE20C9"/>
    <w:rsid w:val="00EF5A74"/>
    <w:rsid w:val="00F15385"/>
    <w:rsid w:val="00F22E21"/>
    <w:rsid w:val="00F2361F"/>
    <w:rsid w:val="00F2535B"/>
    <w:rsid w:val="00F25A06"/>
    <w:rsid w:val="00F43A91"/>
    <w:rsid w:val="00F455AD"/>
    <w:rsid w:val="00F50698"/>
    <w:rsid w:val="00F634FB"/>
    <w:rsid w:val="00F7459A"/>
    <w:rsid w:val="00F92B73"/>
    <w:rsid w:val="00FA2F84"/>
    <w:rsid w:val="00FA3366"/>
    <w:rsid w:val="00FA6582"/>
    <w:rsid w:val="00FC5EAE"/>
    <w:rsid w:val="00FC7CEC"/>
    <w:rsid w:val="00FD205B"/>
    <w:rsid w:val="00FE02C3"/>
    <w:rsid w:val="00FE0835"/>
    <w:rsid w:val="00FF318C"/>
    <w:rsid w:val="00FF373F"/>
    <w:rsid w:val="00FF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A40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0FE"/>
    <w:rPr>
      <w:rFonts w:cs="Times New Roman"/>
    </w:rPr>
  </w:style>
  <w:style w:type="table" w:styleId="TableGrid">
    <w:name w:val="Table Grid"/>
    <w:basedOn w:val="TableNormal"/>
    <w:uiPriority w:val="99"/>
    <w:rsid w:val="007A40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0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37</Pages>
  <Words>12383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zeynal80@gmail.com</cp:lastModifiedBy>
  <cp:revision>37</cp:revision>
  <dcterms:created xsi:type="dcterms:W3CDTF">2024-08-31T14:56:00Z</dcterms:created>
  <dcterms:modified xsi:type="dcterms:W3CDTF">2025-08-27T06:26:00Z</dcterms:modified>
</cp:coreProperties>
</file>